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ind w:left="6480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sz w:val="24"/>
          <w:szCs w:val="24"/>
        </w:rPr>
        <w:t xml:space="preserve"> </w:t>
      </w:r>
      <w:r w:rsidRPr="009C34DF">
        <w:rPr>
          <w:rFonts w:ascii="Arial" w:hAnsi="Arial" w:cs="Arial"/>
          <w:color w:val="000000"/>
          <w:sz w:val="23"/>
          <w:szCs w:val="23"/>
        </w:rPr>
        <w:t xml:space="preserve">Anexa Nr.26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C34DF">
        <w:rPr>
          <w:rFonts w:ascii="Arial" w:hAnsi="Arial" w:cs="Arial"/>
          <w:b/>
          <w:bCs/>
          <w:color w:val="000000"/>
          <w:sz w:val="20"/>
          <w:szCs w:val="20"/>
        </w:rPr>
        <w:t xml:space="preserve">Operator de date cu caracter personal notificat sub numărul 5286 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9C34DF">
        <w:rPr>
          <w:rFonts w:ascii="Arial" w:hAnsi="Arial" w:cs="Arial"/>
          <w:b/>
          <w:bCs/>
          <w:color w:val="000000"/>
          <w:sz w:val="23"/>
          <w:szCs w:val="23"/>
        </w:rPr>
        <w:t xml:space="preserve">S-a cerut autentificarea prezentului înscris: 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Pr="009C34DF" w:rsidRDefault="009C34DF" w:rsidP="009C34DF">
      <w:pPr>
        <w:pStyle w:val="Heading1"/>
      </w:pPr>
      <w:r w:rsidRPr="009C34DF">
        <w:rPr>
          <w:b/>
          <w:bCs/>
        </w:rPr>
        <w:t xml:space="preserve">PROCURĂ DE ÎNCASARE 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Subsemnatul/a________________________________________________, născut/ă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la data de______________, în__________________________________________,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cu domiciliul în______________________________________________________,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identificat prin ______________________________________________________,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împuternicesc pe____________________________________________________,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născut/ă la data de_________________, în 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domiciliat/ă în _______________________________________________________,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identificat/ă prin _____________________________________________________,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pentru ca, în numele meu şi pentru mine, să încaseze de la* __________________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_____________, din (adresa)__________________________________________,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suma de ( în cifre şi litere) _____________________________________, care reprezintă______________________________________________________________________________________________________________________________ 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Pentru aducerea la îndeplinire a prezentului mandat, mandatarul meu va semna pentru mine oriunde va fi necesar, semnătura sa fiindu-mi opozabilă.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Făcută astăzi ( anul, luna, ziua)_________________în _______exemplare. 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9C34DF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Sunt de acord cu prelucrarea datelor prezentate în conformitate cu Legea 677/2001. 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>Semnătura,</w:t>
      </w: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9C34DF" w:rsidRPr="009C34DF" w:rsidRDefault="009C34DF" w:rsidP="009C3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C34DF">
        <w:rPr>
          <w:rFonts w:ascii="Arial" w:hAnsi="Arial" w:cs="Arial"/>
          <w:b/>
          <w:bCs/>
          <w:color w:val="000000"/>
          <w:sz w:val="23"/>
          <w:szCs w:val="23"/>
        </w:rPr>
        <w:t xml:space="preserve">Urmează încheierea de autentificare pe verso. </w:t>
      </w:r>
    </w:p>
    <w:p w:rsidR="002448A3" w:rsidRPr="002448A3" w:rsidRDefault="009C34DF" w:rsidP="009C34DF">
      <w:r w:rsidRPr="009C34DF">
        <w:rPr>
          <w:rFonts w:ascii="Arial" w:hAnsi="Arial" w:cs="Arial"/>
          <w:color w:val="000000"/>
          <w:sz w:val="23"/>
          <w:szCs w:val="23"/>
        </w:rPr>
        <w:t>*Numele şi prenumele sau denumirea debitorului.</w:t>
      </w:r>
    </w:p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DEC" w:rsidRDefault="005F5DEC" w:rsidP="00021277">
      <w:pPr>
        <w:spacing w:after="0" w:line="240" w:lineRule="auto"/>
      </w:pPr>
      <w:r>
        <w:separator/>
      </w:r>
    </w:p>
  </w:endnote>
  <w:endnote w:type="continuationSeparator" w:id="0">
    <w:p w:rsidR="005F5DEC" w:rsidRDefault="005F5DEC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DEC" w:rsidRDefault="005F5DEC" w:rsidP="00021277">
      <w:pPr>
        <w:spacing w:after="0" w:line="240" w:lineRule="auto"/>
      </w:pPr>
      <w:r>
        <w:separator/>
      </w:r>
    </w:p>
  </w:footnote>
  <w:footnote w:type="continuationSeparator" w:id="0">
    <w:p w:rsidR="005F5DEC" w:rsidRDefault="005F5DEC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5DEC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5F5DEC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34D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D0EDB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4DF"/>
  </w:style>
  <w:style w:type="paragraph" w:styleId="Heading1">
    <w:name w:val="heading 1"/>
    <w:basedOn w:val="Normal"/>
    <w:next w:val="Normal"/>
    <w:link w:val="Heading1Char"/>
    <w:uiPriority w:val="9"/>
    <w:qFormat/>
    <w:rsid w:val="009C34DF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34DF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34D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34DF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4DF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4DF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4DF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4DF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4DF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4D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34DF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C34D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C34D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4D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4D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4D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4DF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4D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Default">
    <w:name w:val="Default"/>
    <w:rsid w:val="009C3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C34DF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C34D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9C34D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4DF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9C34DF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9C34DF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9C34DF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9C34D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C34DF"/>
  </w:style>
  <w:style w:type="paragraph" w:styleId="ListParagraph">
    <w:name w:val="List Paragraph"/>
    <w:basedOn w:val="Normal"/>
    <w:uiPriority w:val="34"/>
    <w:qFormat/>
    <w:rsid w:val="009C34D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C34DF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C34DF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4D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4D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9C34DF"/>
    <w:rPr>
      <w:i/>
      <w:iCs/>
    </w:rPr>
  </w:style>
  <w:style w:type="character" w:styleId="IntenseEmphasis">
    <w:name w:val="Intense Emphasis"/>
    <w:uiPriority w:val="21"/>
    <w:qFormat/>
    <w:rsid w:val="009C34DF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9C34D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9C34D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9C34DF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34D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2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2013-02-07T16:15:00Z</dcterms:created>
  <dcterms:modified xsi:type="dcterms:W3CDTF">2013-02-07T16:17:00Z</dcterms:modified>
</cp:coreProperties>
</file>